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2781C" w14:textId="77777777" w:rsidR="0005087F" w:rsidRDefault="0005087F" w:rsidP="000508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Robert PLYMPTON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3B76B911" w14:textId="77777777" w:rsidR="0005087F" w:rsidRDefault="0005087F" w:rsidP="000508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Totton Priory.</w:t>
      </w:r>
    </w:p>
    <w:p w14:paraId="54A69FE2" w14:textId="77777777" w:rsidR="0005087F" w:rsidRDefault="0005087F" w:rsidP="0005087F">
      <w:pPr>
        <w:pStyle w:val="NoSpacing"/>
        <w:rPr>
          <w:rFonts w:cs="Times New Roman"/>
          <w:szCs w:val="24"/>
        </w:rPr>
      </w:pPr>
    </w:p>
    <w:p w14:paraId="175091B9" w14:textId="77777777" w:rsidR="0005087F" w:rsidRDefault="0005087F" w:rsidP="0005087F">
      <w:pPr>
        <w:pStyle w:val="NoSpacing"/>
        <w:rPr>
          <w:rFonts w:cs="Times New Roman"/>
          <w:szCs w:val="24"/>
        </w:rPr>
      </w:pPr>
    </w:p>
    <w:p w14:paraId="08F319E9" w14:textId="77777777" w:rsidR="0005087F" w:rsidRDefault="0005087F" w:rsidP="0005087F">
      <w:pPr>
        <w:pStyle w:val="NoSpacing"/>
        <w:rPr>
          <w:rFonts w:cs="Times New Roman"/>
          <w:szCs w:val="24"/>
        </w:rPr>
      </w:pPr>
    </w:p>
    <w:p w14:paraId="7135BFDB" w14:textId="77777777" w:rsidR="0005087F" w:rsidRDefault="0005087F" w:rsidP="000508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Jun.1444</w:t>
      </w:r>
      <w:r>
        <w:rPr>
          <w:rFonts w:cs="Times New Roman"/>
          <w:szCs w:val="24"/>
        </w:rPr>
        <w:tab/>
        <w:t>He was ordained priest.</w:t>
      </w:r>
    </w:p>
    <w:p w14:paraId="360E27F3" w14:textId="77777777" w:rsidR="0005087F" w:rsidRDefault="0005087F" w:rsidP="000508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581F64A0" w14:textId="77777777" w:rsidR="0005087F" w:rsidRDefault="0005087F" w:rsidP="0005087F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p.198)</w:t>
      </w:r>
    </w:p>
    <w:p w14:paraId="476435AD" w14:textId="77777777" w:rsidR="0005087F" w:rsidRDefault="0005087F" w:rsidP="0005087F">
      <w:pPr>
        <w:pStyle w:val="NoSpacing"/>
        <w:rPr>
          <w:rFonts w:cs="Times New Roman"/>
          <w:szCs w:val="24"/>
        </w:rPr>
      </w:pPr>
    </w:p>
    <w:p w14:paraId="6A6C08BC" w14:textId="77777777" w:rsidR="0005087F" w:rsidRDefault="0005087F" w:rsidP="0005087F">
      <w:pPr>
        <w:pStyle w:val="NoSpacing"/>
        <w:rPr>
          <w:rFonts w:cs="Times New Roman"/>
          <w:szCs w:val="24"/>
        </w:rPr>
      </w:pPr>
    </w:p>
    <w:p w14:paraId="4D97FACC" w14:textId="77777777" w:rsidR="0005087F" w:rsidRDefault="0005087F" w:rsidP="000508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November 2023</w:t>
      </w:r>
    </w:p>
    <w:p w14:paraId="786D293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9A2CD" w14:textId="77777777" w:rsidR="0005087F" w:rsidRDefault="0005087F" w:rsidP="009139A6">
      <w:r>
        <w:separator/>
      </w:r>
    </w:p>
  </w:endnote>
  <w:endnote w:type="continuationSeparator" w:id="0">
    <w:p w14:paraId="0868E570" w14:textId="77777777" w:rsidR="0005087F" w:rsidRDefault="000508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E51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DC7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F4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3A8EF" w14:textId="77777777" w:rsidR="0005087F" w:rsidRDefault="0005087F" w:rsidP="009139A6">
      <w:r>
        <w:separator/>
      </w:r>
    </w:p>
  </w:footnote>
  <w:footnote w:type="continuationSeparator" w:id="0">
    <w:p w14:paraId="6E9E369B" w14:textId="77777777" w:rsidR="0005087F" w:rsidRDefault="000508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9B1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6B2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B5D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87F"/>
    <w:rsid w:val="0005087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93ADF"/>
  <w15:chartTrackingRefBased/>
  <w15:docId w15:val="{1AC30449-6378-4A87-B273-03EAA5BC5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2023-11-24T20:43:00Z</dcterms:created>
  <dcterms:modified xsi:type="dcterms:W3CDTF">2023-11-24T20:44:00Z</dcterms:modified>
</cp:coreProperties>
</file>